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557A225F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A922E5">
        <w:rPr>
          <w:rStyle w:val="head-activityType"/>
          <w:color w:val="000000" w:themeColor="text1"/>
          <w:sz w:val="36"/>
          <w:szCs w:val="36"/>
        </w:rPr>
        <w:t>1</w:t>
      </w:r>
      <w:r w:rsidR="004F3560">
        <w:rPr>
          <w:rStyle w:val="head-activityType"/>
          <w:color w:val="000000" w:themeColor="text1"/>
          <w:sz w:val="36"/>
          <w:szCs w:val="36"/>
        </w:rPr>
        <w:t>0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</w:t>
      </w:r>
      <w:bookmarkStart w:id="0" w:name="_GoBack"/>
      <w:bookmarkEnd w:id="0"/>
      <w:r w:rsidRPr="004B6819">
        <w:rPr>
          <w:rStyle w:val="head-activityType"/>
          <w:color w:val="000000" w:themeColor="text1"/>
          <w:sz w:val="36"/>
          <w:szCs w:val="36"/>
        </w:rPr>
        <w:t>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2C2C1156" w:rsidR="0045796A" w:rsidRDefault="0045796A" w:rsidP="002F478B">
      <w:pPr>
        <w:pStyle w:val="instruction"/>
        <w:spacing w:after="120"/>
      </w:pPr>
      <w:r>
        <w:t>1</w:t>
      </w:r>
      <w:r>
        <w:tab/>
      </w:r>
      <w:r w:rsidR="002F478B" w:rsidRPr="00E645B7">
        <w:t xml:space="preserve">Look </w:t>
      </w:r>
      <w:r w:rsidR="002F478B">
        <w:t xml:space="preserve">and tick </w:t>
      </w:r>
      <w:r w:rsidR="00BE7AD1">
        <w:t>(</w:t>
      </w:r>
      <w:r w:rsidR="002F478B" w:rsidRPr="004052E1">
        <w:rPr>
          <w:noProof/>
          <w:position w:val="-6"/>
          <w:lang w:val="es-ES" w:eastAsia="es-ES"/>
        </w:rPr>
        <w:drawing>
          <wp:inline distT="0" distB="0" distL="0" distR="0" wp14:anchorId="49171205" wp14:editId="151B2E4C">
            <wp:extent cx="177800" cy="203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7AD1">
        <w:t>)</w:t>
      </w:r>
      <w:r w:rsidR="002F478B" w:rsidRPr="00E645B7">
        <w:t>.</w:t>
      </w:r>
    </w:p>
    <w:tbl>
      <w:tblPr>
        <w:tblStyle w:val="TableGrid"/>
        <w:tblW w:w="9338" w:type="dxa"/>
        <w:tblInd w:w="284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923"/>
        <w:gridCol w:w="7415"/>
      </w:tblGrid>
      <w:tr w:rsidR="002F478B" w14:paraId="2664904A" w14:textId="77777777" w:rsidTr="002F478B">
        <w:trPr>
          <w:trHeight w:val="1418"/>
        </w:trPr>
        <w:tc>
          <w:tcPr>
            <w:tcW w:w="1922" w:type="dxa"/>
            <w:vAlign w:val="center"/>
          </w:tcPr>
          <w:p w14:paraId="3B0248CB" w14:textId="77777777" w:rsidR="002F478B" w:rsidRDefault="002F478B" w:rsidP="002F478B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26610040" wp14:editId="707365DD">
                  <wp:extent cx="1149095" cy="795528"/>
                  <wp:effectExtent l="0" t="0" r="0" b="5080"/>
                  <wp:docPr id="102631495" name="Picture 102631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258" cy="8039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261AEBAB" w14:textId="00317CCA" w:rsidR="002F478B" w:rsidRDefault="002F478B" w:rsidP="002F478B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 w:rsidR="00BE3484">
              <w:t> wild</w:t>
            </w:r>
            <w:r>
              <w:t>life park</w:t>
            </w:r>
          </w:p>
          <w:p w14:paraId="267D577F" w14:textId="43A580B1" w:rsidR="002F478B" w:rsidRPr="00AC5256" w:rsidRDefault="002F478B" w:rsidP="002F478B">
            <w:pPr>
              <w:pStyle w:val="activity-numbered"/>
            </w:pPr>
            <w:r w:rsidRPr="00E645B7">
              <w:tab/>
            </w:r>
            <w:r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skate park</w:t>
            </w:r>
          </w:p>
        </w:tc>
      </w:tr>
      <w:tr w:rsidR="002F478B" w14:paraId="66B482C1" w14:textId="77777777" w:rsidTr="002F478B">
        <w:trPr>
          <w:trHeight w:val="1418"/>
        </w:trPr>
        <w:tc>
          <w:tcPr>
            <w:tcW w:w="1922" w:type="dxa"/>
            <w:vAlign w:val="center"/>
          </w:tcPr>
          <w:p w14:paraId="7B001B2E" w14:textId="77777777" w:rsidR="002F478B" w:rsidRDefault="002F478B" w:rsidP="002F478B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03ED2AA3" wp14:editId="69A6057B">
                  <wp:extent cx="1122680" cy="777240"/>
                  <wp:effectExtent l="0" t="0" r="0" b="0"/>
                  <wp:docPr id="102631496" name="Picture 102631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532" cy="7833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1F8CDA2C" w14:textId="77777777" w:rsidR="002F478B" w:rsidRDefault="002F478B" w:rsidP="002F478B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castle</w:t>
            </w:r>
          </w:p>
          <w:p w14:paraId="5B139D07" w14:textId="7CB9B4B5" w:rsidR="002F478B" w:rsidRPr="00AC5256" w:rsidRDefault="002F478B" w:rsidP="002F478B">
            <w:pPr>
              <w:pStyle w:val="activity-numbered"/>
            </w:pPr>
            <w:r w:rsidRPr="00E645B7">
              <w:tab/>
            </w:r>
            <w:r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adventure playground</w:t>
            </w:r>
          </w:p>
        </w:tc>
      </w:tr>
      <w:tr w:rsidR="002F478B" w14:paraId="0BE8211F" w14:textId="77777777" w:rsidTr="002F478B">
        <w:trPr>
          <w:trHeight w:val="1418"/>
        </w:trPr>
        <w:tc>
          <w:tcPr>
            <w:tcW w:w="1922" w:type="dxa"/>
            <w:vAlign w:val="center"/>
          </w:tcPr>
          <w:p w14:paraId="36091C6D" w14:textId="77777777" w:rsidR="002F478B" w:rsidRDefault="002F478B" w:rsidP="002F478B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7F1760E6" wp14:editId="5D25E6A0">
                  <wp:extent cx="1135888" cy="786384"/>
                  <wp:effectExtent l="0" t="0" r="0" b="1270"/>
                  <wp:docPr id="102631497" name="Picture 102631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439" cy="793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0FC044A5" w14:textId="77777777" w:rsidR="002F478B" w:rsidRDefault="002F478B" w:rsidP="002F478B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swimming pool</w:t>
            </w:r>
          </w:p>
          <w:p w14:paraId="200E4F1A" w14:textId="3E8C4C51" w:rsidR="002F478B" w:rsidRPr="00AC5256" w:rsidRDefault="002F478B" w:rsidP="002F478B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bowling alley</w:t>
            </w:r>
          </w:p>
        </w:tc>
      </w:tr>
      <w:tr w:rsidR="002F478B" w14:paraId="6D3BB378" w14:textId="77777777" w:rsidTr="002F478B">
        <w:trPr>
          <w:trHeight w:val="1418"/>
        </w:trPr>
        <w:tc>
          <w:tcPr>
            <w:tcW w:w="1922" w:type="dxa"/>
            <w:vAlign w:val="center"/>
          </w:tcPr>
          <w:p w14:paraId="634B6A57" w14:textId="77777777" w:rsidR="002F478B" w:rsidRDefault="002F478B" w:rsidP="002F478B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3132CBE6" wp14:editId="12778E97">
                  <wp:extent cx="1133729" cy="784889"/>
                  <wp:effectExtent l="0" t="0" r="0" b="2540"/>
                  <wp:docPr id="102631498" name="Picture 102631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349" cy="7943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532EFB54" w14:textId="77777777" w:rsidR="002F478B" w:rsidRDefault="002F478B" w:rsidP="002F478B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funfair</w:t>
            </w:r>
          </w:p>
          <w:p w14:paraId="175000A1" w14:textId="79893196" w:rsidR="002F478B" w:rsidRPr="00AC5256" w:rsidRDefault="002F478B" w:rsidP="002F478B">
            <w:pPr>
              <w:pStyle w:val="activity-numbered"/>
            </w:pPr>
            <w:r>
              <w:tab/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 xml:space="preserve"> café </w:t>
            </w:r>
          </w:p>
        </w:tc>
      </w:tr>
    </w:tbl>
    <w:p w14:paraId="1F863F1F" w14:textId="138F440B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2F478B">
        <w:rPr>
          <w:rStyle w:val="marks-frame"/>
        </w:rPr>
        <w:t>4</w:t>
      </w:r>
      <w:r>
        <w:rPr>
          <w:rStyle w:val="marks-frame"/>
        </w:rPr>
        <w:t> </w:t>
      </w:r>
    </w:p>
    <w:p w14:paraId="66083E70" w14:textId="59C2A283" w:rsidR="0045796A" w:rsidRDefault="0045796A" w:rsidP="002F478B">
      <w:pPr>
        <w:pStyle w:val="instruction"/>
      </w:pPr>
      <w:r>
        <w:t>2</w:t>
      </w:r>
      <w:r>
        <w:tab/>
      </w:r>
      <w:r w:rsidR="002F478B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844897" w14:paraId="0CBCE234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63E4571B" w14:textId="77777777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2B7056" wp14:editId="69221192">
                  <wp:extent cx="770400" cy="1076400"/>
                  <wp:effectExtent l="0" t="0" r="4445" b="3175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400" cy="10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9EE89DD" w14:textId="77777777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997A76" wp14:editId="629E2C9B">
                  <wp:extent cx="770400" cy="1076400"/>
                  <wp:effectExtent l="0" t="0" r="4445" b="3175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400" cy="10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F2BC211" w14:textId="77777777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0DA2E8" wp14:editId="51C3E111">
                  <wp:extent cx="774192" cy="1080047"/>
                  <wp:effectExtent l="0" t="0" r="635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562" cy="109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CC0FDC3" w14:textId="77777777" w:rsidR="00844897" w:rsidRPr="00117BF5" w:rsidRDefault="00844897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2A2B8771" w14:textId="145DB5F5" w:rsidR="00844897" w:rsidRDefault="00844897" w:rsidP="00844897">
            <w:pPr>
              <w:pStyle w:val="activity-numbered--table"/>
              <w:rPr>
                <w:rStyle w:val="wol"/>
              </w:rPr>
            </w:pPr>
            <w:r>
              <w:t>1</w:t>
            </w:r>
            <w:r>
              <w:tab/>
              <w:t>snowy / windy</w:t>
            </w:r>
          </w:p>
          <w:p w14:paraId="62F7B40B" w14:textId="0BE87DFE" w:rsidR="00844897" w:rsidRDefault="00844897" w:rsidP="00844897">
            <w:pPr>
              <w:pStyle w:val="activity-numbered--table"/>
              <w:rPr>
                <w:rStyle w:val="wol"/>
              </w:rPr>
            </w:pPr>
            <w:r>
              <w:t>2</w:t>
            </w:r>
            <w:r>
              <w:tab/>
              <w:t>foggy / sunny</w:t>
            </w:r>
            <w:r w:rsidRPr="00117BF5">
              <w:t xml:space="preserve"> </w:t>
            </w:r>
          </w:p>
          <w:p w14:paraId="53C2FA76" w14:textId="47F20151" w:rsidR="00844897" w:rsidRDefault="00844897" w:rsidP="00844897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  <w:t>rainy / windy</w:t>
            </w:r>
            <w:r w:rsidRPr="00117BF5">
              <w:t xml:space="preserve"> </w:t>
            </w:r>
          </w:p>
          <w:p w14:paraId="7A0F735B" w14:textId="0DE09F05" w:rsidR="00844897" w:rsidRDefault="00844897" w:rsidP="00844897">
            <w:pPr>
              <w:pStyle w:val="activity-numbered--table"/>
              <w:rPr>
                <w:rStyle w:val="wol"/>
              </w:rPr>
            </w:pPr>
            <w:r>
              <w:t>4</w:t>
            </w:r>
            <w:r w:rsidR="00BE3484">
              <w:tab/>
            </w:r>
            <w:r>
              <w:t>cloudy / sunny</w:t>
            </w:r>
          </w:p>
          <w:p w14:paraId="3DC958E1" w14:textId="0F33B77B" w:rsidR="00844897" w:rsidRDefault="00844897" w:rsidP="00844897">
            <w:pPr>
              <w:pStyle w:val="activity-numbered--table"/>
              <w:rPr>
                <w:rStyle w:val="wol"/>
              </w:rPr>
            </w:pPr>
            <w:r>
              <w:t>5</w:t>
            </w:r>
            <w:r>
              <w:tab/>
              <w:t>snowy / rainy</w:t>
            </w:r>
            <w:r w:rsidRPr="00117BF5">
              <w:t xml:space="preserve"> </w:t>
            </w:r>
          </w:p>
          <w:p w14:paraId="705F2289" w14:textId="3E659A10" w:rsidR="00844897" w:rsidRPr="001F1EEA" w:rsidRDefault="00844897" w:rsidP="00844897">
            <w:pPr>
              <w:pStyle w:val="activity-numbered--table"/>
              <w:rPr>
                <w:u w:val="single" w:color="000000"/>
              </w:rPr>
            </w:pPr>
            <w:r>
              <w:t>6</w:t>
            </w:r>
            <w:r>
              <w:tab/>
              <w:t>cloudy / foggy</w:t>
            </w:r>
          </w:p>
        </w:tc>
      </w:tr>
      <w:tr w:rsidR="00844897" w:rsidRPr="00685431" w14:paraId="32FEE99E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453E8A48" w14:textId="77777777" w:rsidR="00844897" w:rsidRPr="00685431" w:rsidRDefault="00844897" w:rsidP="00405B44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0B4BB823" w14:textId="77777777" w:rsidR="00844897" w:rsidRPr="00685431" w:rsidRDefault="00844897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72E3D13B" w14:textId="77777777" w:rsidR="00844897" w:rsidRPr="00685431" w:rsidRDefault="00844897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28DEBF51" w14:textId="77777777" w:rsidR="00844897" w:rsidRDefault="00844897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45E5C13" w14:textId="77777777" w:rsidR="00844897" w:rsidRDefault="00844897" w:rsidP="00405B44">
            <w:pPr>
              <w:pStyle w:val="activity-numbered--centered"/>
            </w:pPr>
          </w:p>
        </w:tc>
      </w:tr>
      <w:tr w:rsidR="00844897" w14:paraId="5E3BA52E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78552C62" w14:textId="6D458B1A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F65956" wp14:editId="6AD256B0">
                  <wp:extent cx="783562" cy="1093117"/>
                  <wp:effectExtent l="0" t="0" r="444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562" cy="109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694B192" w14:textId="3F6D943A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DC3B80" wp14:editId="6C269DC6">
                  <wp:extent cx="783562" cy="1093117"/>
                  <wp:effectExtent l="0" t="0" r="444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562" cy="109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16D258D" w14:textId="24F6A9A3" w:rsidR="00844897" w:rsidRDefault="0084489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D6956D" wp14:editId="12C10699">
                  <wp:extent cx="783562" cy="1093117"/>
                  <wp:effectExtent l="0" t="0" r="444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562" cy="109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3466146" w14:textId="77777777" w:rsidR="00844897" w:rsidRDefault="00844897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E0E861C" w14:textId="77777777" w:rsidR="00844897" w:rsidRDefault="00844897" w:rsidP="00405B44">
            <w:pPr>
              <w:rPr>
                <w:noProof/>
              </w:rPr>
            </w:pPr>
          </w:p>
        </w:tc>
      </w:tr>
      <w:tr w:rsidR="00844897" w14:paraId="49436FF9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313CBAB7" w14:textId="77777777" w:rsidR="00844897" w:rsidRDefault="00844897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01D3D2A1" w14:textId="77777777" w:rsidR="00844897" w:rsidRDefault="00844897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36441D4A" w14:textId="77777777" w:rsidR="00844897" w:rsidRDefault="00844897" w:rsidP="00405B44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6E247F91" w14:textId="77777777" w:rsidR="00844897" w:rsidRDefault="00844897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93ECCCC" w14:textId="77777777" w:rsidR="00844897" w:rsidRDefault="00844897" w:rsidP="00405B44">
            <w:pPr>
              <w:pStyle w:val="activity-numbered--centered"/>
            </w:pPr>
          </w:p>
        </w:tc>
      </w:tr>
    </w:tbl>
    <w:p w14:paraId="1C084FA2" w14:textId="772435A2" w:rsidR="0045796A" w:rsidRDefault="0045796A" w:rsidP="00844897">
      <w:pPr>
        <w:pStyle w:val="instruction"/>
        <w:spacing w:before="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844897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60AC43E" w14:textId="29145688" w:rsidR="00384713" w:rsidRPr="009B62A6" w:rsidRDefault="00384713" w:rsidP="00384713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Cs/>
          <w:color w:val="000000"/>
          <w:sz w:val="28"/>
        </w:rPr>
      </w:pPr>
      <w:r w:rsidRPr="009B62A6">
        <w:rPr>
          <w:b/>
          <w:color w:val="000000"/>
          <w:sz w:val="30"/>
        </w:rPr>
        <w:t>3</w:t>
      </w:r>
      <w:r w:rsidRPr="009B62A6">
        <w:rPr>
          <w:b/>
          <w:color w:val="000000"/>
          <w:sz w:val="30"/>
        </w:rPr>
        <w:tab/>
        <w:t xml:space="preserve">Read and tick </w:t>
      </w:r>
      <w:r w:rsidR="00BE7AD1">
        <w:rPr>
          <w:b/>
          <w:color w:val="000000"/>
          <w:sz w:val="30"/>
        </w:rPr>
        <w:t>(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2D8E11EA" wp14:editId="3E520E42">
            <wp:extent cx="177800" cy="203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7AD1">
        <w:rPr>
          <w:b/>
          <w:color w:val="000000"/>
          <w:sz w:val="30"/>
        </w:rPr>
        <w:t>)</w:t>
      </w:r>
      <w:r w:rsidRPr="009B62A6">
        <w:rPr>
          <w:b/>
          <w:color w:val="000000"/>
          <w:sz w:val="30"/>
        </w:rPr>
        <w:t>.</w:t>
      </w:r>
    </w:p>
    <w:p w14:paraId="461764E0" w14:textId="77777777" w:rsidR="00384713" w:rsidRPr="009B62A6" w:rsidRDefault="00384713" w:rsidP="0038471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1</w:t>
      </w:r>
      <w:r w:rsidRPr="009B62A6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 was … the café on Sunday</w:t>
      </w:r>
      <w:r w:rsidRPr="009B62A6">
        <w:rPr>
          <w:bCs/>
          <w:color w:val="000000"/>
          <w:sz w:val="28"/>
        </w:rPr>
        <w:t xml:space="preserve">. </w:t>
      </w:r>
    </w:p>
    <w:p w14:paraId="0A85C3DD" w14:textId="77777777" w:rsidR="00384713" w:rsidRPr="009B62A6" w:rsidRDefault="00384713" w:rsidP="00384713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A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 a</w:t>
      </w:r>
      <w:r>
        <w:rPr>
          <w:bCs/>
          <w:color w:val="000000"/>
          <w:sz w:val="28"/>
        </w:rPr>
        <w:t>t</w:t>
      </w:r>
      <w:r w:rsidRPr="009B62A6">
        <w:rPr>
          <w:bCs/>
          <w:color w:val="000000"/>
          <w:sz w:val="28"/>
        </w:rPr>
        <w:tab/>
        <w:t>B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on</w:t>
      </w:r>
    </w:p>
    <w:p w14:paraId="48B7AAA2" w14:textId="77777777" w:rsidR="00384713" w:rsidRPr="009B62A6" w:rsidRDefault="00384713" w:rsidP="0038471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2</w:t>
      </w:r>
      <w:r w:rsidRPr="009B62A6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Where … you yesterday</w:t>
      </w:r>
      <w:r w:rsidRPr="009B62A6">
        <w:rPr>
          <w:bCs/>
          <w:color w:val="000000"/>
          <w:sz w:val="28"/>
        </w:rPr>
        <w:t xml:space="preserve">?   </w:t>
      </w:r>
      <w:r>
        <w:rPr>
          <w:bCs/>
          <w:color w:val="000000"/>
          <w:sz w:val="28"/>
        </w:rPr>
        <w:t>I was at the skate park</w:t>
      </w:r>
      <w:r w:rsidRPr="009B62A6">
        <w:rPr>
          <w:bCs/>
          <w:color w:val="000000"/>
          <w:sz w:val="28"/>
        </w:rPr>
        <w:t>.</w:t>
      </w:r>
    </w:p>
    <w:p w14:paraId="4919EF47" w14:textId="77777777" w:rsidR="00384713" w:rsidRPr="009B62A6" w:rsidRDefault="00384713" w:rsidP="00384713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A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was</w:t>
      </w:r>
      <w:r w:rsidRPr="009B62A6">
        <w:rPr>
          <w:bCs/>
          <w:color w:val="000000"/>
          <w:sz w:val="28"/>
        </w:rPr>
        <w:tab/>
        <w:t>B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were</w:t>
      </w:r>
    </w:p>
    <w:p w14:paraId="02FD5C40" w14:textId="77777777" w:rsidR="00384713" w:rsidRPr="009B62A6" w:rsidRDefault="00384713" w:rsidP="0038471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3</w:t>
      </w:r>
      <w:r w:rsidRPr="009B62A6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Where were you yesterday</w:t>
      </w:r>
      <w:r w:rsidRPr="009B62A6">
        <w:rPr>
          <w:bCs/>
          <w:color w:val="000000"/>
          <w:sz w:val="28"/>
        </w:rPr>
        <w:t xml:space="preserve">?   </w:t>
      </w:r>
      <w:r>
        <w:rPr>
          <w:bCs/>
          <w:color w:val="000000"/>
          <w:sz w:val="28"/>
        </w:rPr>
        <w:t>I … at the bowling alley</w:t>
      </w:r>
      <w:r w:rsidRPr="009B62A6">
        <w:rPr>
          <w:bCs/>
          <w:color w:val="000000"/>
          <w:sz w:val="28"/>
        </w:rPr>
        <w:t>.</w:t>
      </w:r>
    </w:p>
    <w:p w14:paraId="4CC8B47A" w14:textId="77777777" w:rsidR="00384713" w:rsidRPr="009B62A6" w:rsidRDefault="00384713" w:rsidP="00384713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A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were</w:t>
      </w:r>
      <w:r w:rsidRPr="009B62A6">
        <w:rPr>
          <w:bCs/>
          <w:color w:val="000000"/>
          <w:sz w:val="28"/>
        </w:rPr>
        <w:tab/>
        <w:t>B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was</w:t>
      </w:r>
    </w:p>
    <w:p w14:paraId="4AC09320" w14:textId="77777777" w:rsidR="00384713" w:rsidRPr="009B62A6" w:rsidRDefault="00384713" w:rsidP="0038471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4</w:t>
      </w:r>
      <w:r w:rsidRPr="009B62A6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 was at the swimming pool … Friday</w:t>
      </w:r>
      <w:r w:rsidRPr="009B62A6">
        <w:rPr>
          <w:bCs/>
          <w:color w:val="000000"/>
          <w:sz w:val="28"/>
        </w:rPr>
        <w:t>.</w:t>
      </w:r>
    </w:p>
    <w:p w14:paraId="58D90532" w14:textId="77777777" w:rsidR="00384713" w:rsidRPr="009B62A6" w:rsidRDefault="00384713" w:rsidP="00384713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line="340" w:lineRule="exact"/>
        <w:ind w:left="851" w:hanging="284"/>
        <w:rPr>
          <w:bCs/>
          <w:color w:val="000000"/>
          <w:sz w:val="28"/>
        </w:rPr>
      </w:pPr>
      <w:r w:rsidRPr="009B62A6">
        <w:rPr>
          <w:bCs/>
          <w:color w:val="000000"/>
          <w:sz w:val="28"/>
        </w:rPr>
        <w:t>A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on</w:t>
      </w:r>
      <w:r w:rsidRPr="009B62A6">
        <w:rPr>
          <w:bCs/>
          <w:color w:val="000000"/>
          <w:sz w:val="28"/>
        </w:rPr>
        <w:tab/>
        <w:t>B</w:t>
      </w:r>
      <w:r w:rsidRPr="009B62A6">
        <w:rPr>
          <w:bCs/>
          <w:color w:val="000000"/>
          <w:sz w:val="28"/>
        </w:rPr>
        <w:tab/>
      </w:r>
      <w:r w:rsidRPr="009B62A6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9B62A6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at</w:t>
      </w:r>
    </w:p>
    <w:p w14:paraId="18A92F73" w14:textId="77777777" w:rsidR="00384713" w:rsidRPr="00683C0B" w:rsidRDefault="00384713" w:rsidP="00384713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5CEFF934" w14:textId="5E1C20F5" w:rsidR="00141B75" w:rsidRDefault="00141B75" w:rsidP="00141B75">
      <w:pPr>
        <w:pStyle w:val="instruction"/>
      </w:pPr>
      <w:r>
        <w:t>4</w:t>
      </w:r>
      <w:r>
        <w:tab/>
      </w:r>
      <w:r w:rsidR="00384713" w:rsidRPr="004B11C2">
        <w:t>Look, read and write.</w:t>
      </w:r>
    </w:p>
    <w:p w14:paraId="7D38177A" w14:textId="78555A49" w:rsidR="00141B75" w:rsidRDefault="00384713" w:rsidP="00384713">
      <w:pPr>
        <w:pStyle w:val="wordpool-text"/>
        <w:ind w:right="3893"/>
      </w:pPr>
      <w:r>
        <w:t>cloudy</w:t>
      </w:r>
      <w:r w:rsidRPr="004B11C2">
        <w:t> </w:t>
      </w:r>
      <w:r w:rsidRPr="004B11C2">
        <w:t xml:space="preserve"> </w:t>
      </w:r>
      <w:r>
        <w:t>foggy</w:t>
      </w:r>
      <w:r w:rsidRPr="004B11C2">
        <w:t> </w:t>
      </w:r>
      <w:r>
        <w:t>rainy</w:t>
      </w:r>
      <w:r w:rsidRPr="004B11C2">
        <w:t> </w:t>
      </w:r>
      <w:r>
        <w:t>snowy</w:t>
      </w:r>
      <w:r w:rsidRPr="004B11C2">
        <w:t> </w:t>
      </w:r>
      <w:r>
        <w:t>sunny</w:t>
      </w:r>
      <w:r w:rsidRPr="004B11C2">
        <w:t> </w:t>
      </w:r>
      <w:r>
        <w:t>windy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BA3E12" w14:paraId="189A497F" w14:textId="77777777" w:rsidTr="00BA3E12">
        <w:trPr>
          <w:cantSplit/>
          <w:trHeight w:val="1814"/>
        </w:trPr>
        <w:tc>
          <w:tcPr>
            <w:tcW w:w="3111" w:type="dxa"/>
            <w:vAlign w:val="center"/>
          </w:tcPr>
          <w:p w14:paraId="48124988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6F6F2F" wp14:editId="423A1BAB">
                  <wp:extent cx="1179576" cy="965885"/>
                  <wp:effectExtent l="0" t="0" r="1905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810" cy="971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009BBD67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23A6AC" wp14:editId="09C10169">
                  <wp:extent cx="1042416" cy="1033271"/>
                  <wp:effectExtent l="0" t="0" r="0" b="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920" cy="1042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1BDC778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68D2E5" wp14:editId="24418CD1">
                  <wp:extent cx="1115568" cy="1016607"/>
                  <wp:effectExtent l="0" t="0" r="254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320" cy="1024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E12" w:rsidRPr="00685431" w14:paraId="161707F6" w14:textId="77777777" w:rsidTr="003B46AD">
        <w:trPr>
          <w:cantSplit/>
          <w:trHeight w:val="1134"/>
        </w:trPr>
        <w:tc>
          <w:tcPr>
            <w:tcW w:w="3111" w:type="dxa"/>
          </w:tcPr>
          <w:p w14:paraId="39477CA0" w14:textId="77777777" w:rsidR="00BA3E12" w:rsidRPr="00BA3E12" w:rsidRDefault="00BA3E12" w:rsidP="00BA3E12">
            <w:pPr>
              <w:pStyle w:val="activity-numbered--table"/>
            </w:pPr>
            <w:r w:rsidRPr="00BA3E12">
              <w:t>1</w:t>
            </w:r>
            <w:r w:rsidRPr="00BA3E12">
              <w:tab/>
              <w:t xml:space="preserve">What was the </w:t>
            </w:r>
            <w:r w:rsidRPr="00BA3E12">
              <w:br/>
              <w:t>weather like?</w:t>
            </w:r>
          </w:p>
          <w:p w14:paraId="720258BD" w14:textId="603E80F4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was </w:t>
            </w:r>
            <w:r w:rsidRPr="00BA3E12">
              <w:rPr>
                <w:u w:val="single"/>
              </w:rPr>
              <w:t>                              </w:t>
            </w:r>
            <w:r w:rsidRPr="00BA3E12">
              <w:t xml:space="preserve"> .</w:t>
            </w:r>
          </w:p>
        </w:tc>
        <w:tc>
          <w:tcPr>
            <w:tcW w:w="3111" w:type="dxa"/>
          </w:tcPr>
          <w:p w14:paraId="6A556615" w14:textId="77777777" w:rsidR="00BA3E12" w:rsidRPr="00BA3E12" w:rsidRDefault="00BA3E12" w:rsidP="00BA3E12">
            <w:pPr>
              <w:pStyle w:val="activity-numbered--table"/>
            </w:pPr>
            <w:r w:rsidRPr="00BA3E12">
              <w:t>2</w:t>
            </w:r>
            <w:r w:rsidRPr="00BA3E12">
              <w:tab/>
              <w:t xml:space="preserve">What was the </w:t>
            </w:r>
            <w:r w:rsidRPr="00BA3E12">
              <w:br/>
              <w:t>weather like?</w:t>
            </w:r>
          </w:p>
          <w:p w14:paraId="5F132F10" w14:textId="7ECCFBDA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</w:t>
            </w:r>
            <w:r w:rsidRPr="00BA3E12">
              <w:rPr>
                <w:u w:val="single"/>
              </w:rPr>
              <w:t>                                    </w:t>
            </w:r>
            <w:r w:rsidRPr="00BA3E12">
              <w:t xml:space="preserve"> .</w:t>
            </w:r>
          </w:p>
        </w:tc>
        <w:tc>
          <w:tcPr>
            <w:tcW w:w="3111" w:type="dxa"/>
          </w:tcPr>
          <w:p w14:paraId="3C9D6575" w14:textId="77777777" w:rsidR="00BA3E12" w:rsidRPr="00BA3E12" w:rsidRDefault="00BA3E12" w:rsidP="00BA3E12">
            <w:pPr>
              <w:pStyle w:val="activity-numbered--table"/>
            </w:pPr>
            <w:r w:rsidRPr="00BA3E12">
              <w:t>3</w:t>
            </w:r>
            <w:r w:rsidRPr="00BA3E12">
              <w:tab/>
              <w:t xml:space="preserve">What was </w:t>
            </w:r>
            <w:r w:rsidRPr="00BA3E12">
              <w:br/>
              <w:t>the weather like?</w:t>
            </w:r>
          </w:p>
          <w:p w14:paraId="7E0161EF" w14:textId="729DFA0C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</w:t>
            </w:r>
            <w:r w:rsidRPr="00BA3E12">
              <w:rPr>
                <w:u w:val="single"/>
              </w:rPr>
              <w:t>                                    </w:t>
            </w:r>
            <w:r w:rsidRPr="00BA3E12">
              <w:t xml:space="preserve"> .</w:t>
            </w:r>
          </w:p>
        </w:tc>
      </w:tr>
      <w:tr w:rsidR="00BA3E12" w14:paraId="49E00EEE" w14:textId="77777777" w:rsidTr="00BA3E12">
        <w:trPr>
          <w:cantSplit/>
          <w:trHeight w:val="1814"/>
        </w:trPr>
        <w:tc>
          <w:tcPr>
            <w:tcW w:w="3111" w:type="dxa"/>
            <w:vAlign w:val="center"/>
          </w:tcPr>
          <w:p w14:paraId="0C991ED8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5FB74C" wp14:editId="33FD95BB">
                  <wp:extent cx="1481328" cy="1006544"/>
                  <wp:effectExtent l="0" t="0" r="508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901" cy="1017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940F9F7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89D8FB" wp14:editId="05978853">
                  <wp:extent cx="1143000" cy="1009056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178" cy="1013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CC26D17" w14:textId="77777777" w:rsidR="00BA3E12" w:rsidRDefault="00BA3E12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335F3B" wp14:editId="00734FAE">
                  <wp:extent cx="1272797" cy="978408"/>
                  <wp:effectExtent l="0" t="0" r="0" b="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518" cy="985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E12" w14:paraId="608A230C" w14:textId="77777777" w:rsidTr="00FF2549">
        <w:trPr>
          <w:cantSplit/>
          <w:trHeight w:val="1134"/>
        </w:trPr>
        <w:tc>
          <w:tcPr>
            <w:tcW w:w="3111" w:type="dxa"/>
          </w:tcPr>
          <w:p w14:paraId="32BAD5AC" w14:textId="77777777" w:rsidR="00BA3E12" w:rsidRPr="00BA3E12" w:rsidRDefault="00BA3E12" w:rsidP="00BA3E12">
            <w:pPr>
              <w:pStyle w:val="activity-numbered--table"/>
            </w:pPr>
            <w:r w:rsidRPr="00BA3E12">
              <w:t>4</w:t>
            </w:r>
            <w:r w:rsidRPr="00BA3E12">
              <w:tab/>
              <w:t xml:space="preserve">What was the </w:t>
            </w:r>
            <w:r w:rsidRPr="00BA3E12">
              <w:br/>
              <w:t>weather like?</w:t>
            </w:r>
          </w:p>
          <w:p w14:paraId="33A998CD" w14:textId="66567034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</w:t>
            </w:r>
            <w:r w:rsidRPr="00BA3E12">
              <w:rPr>
                <w:u w:val="single"/>
              </w:rPr>
              <w:t>                                    </w:t>
            </w:r>
            <w:r w:rsidRPr="00BA3E12">
              <w:t xml:space="preserve"> .</w:t>
            </w:r>
          </w:p>
        </w:tc>
        <w:tc>
          <w:tcPr>
            <w:tcW w:w="3111" w:type="dxa"/>
          </w:tcPr>
          <w:p w14:paraId="700954CF" w14:textId="77777777" w:rsidR="00BA3E12" w:rsidRPr="00BA3E12" w:rsidRDefault="00BA3E12" w:rsidP="00BA3E12">
            <w:pPr>
              <w:pStyle w:val="activity-numbered--table"/>
            </w:pPr>
            <w:r w:rsidRPr="00BA3E12">
              <w:t>5</w:t>
            </w:r>
            <w:r w:rsidRPr="00BA3E12">
              <w:tab/>
              <w:t xml:space="preserve">What was the </w:t>
            </w:r>
            <w:r w:rsidRPr="00BA3E12">
              <w:br/>
              <w:t>weather like?</w:t>
            </w:r>
          </w:p>
          <w:p w14:paraId="0C57D03C" w14:textId="54981FB5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</w:t>
            </w:r>
            <w:r w:rsidRPr="00BA3E12">
              <w:rPr>
                <w:u w:val="single"/>
              </w:rPr>
              <w:t>                                    </w:t>
            </w:r>
            <w:r w:rsidRPr="00BA3E12">
              <w:t xml:space="preserve"> .</w:t>
            </w:r>
          </w:p>
        </w:tc>
        <w:tc>
          <w:tcPr>
            <w:tcW w:w="3111" w:type="dxa"/>
          </w:tcPr>
          <w:p w14:paraId="6492C656" w14:textId="77777777" w:rsidR="00BA3E12" w:rsidRPr="00BA3E12" w:rsidRDefault="00BA3E12" w:rsidP="00BA3E12">
            <w:pPr>
              <w:pStyle w:val="activity-numbered--table"/>
            </w:pPr>
            <w:r w:rsidRPr="00BA3E12">
              <w:t>6</w:t>
            </w:r>
            <w:r w:rsidRPr="00BA3E12">
              <w:tab/>
              <w:t xml:space="preserve">What was the </w:t>
            </w:r>
            <w:r w:rsidRPr="00BA3E12">
              <w:br/>
              <w:t>weather like?</w:t>
            </w:r>
          </w:p>
          <w:p w14:paraId="1FDC4685" w14:textId="43BB9BD6" w:rsidR="00BA3E12" w:rsidRPr="00BA3E12" w:rsidRDefault="00BA3E12" w:rsidP="00BA3E12">
            <w:pPr>
              <w:pStyle w:val="activity-numbered--table"/>
            </w:pPr>
            <w:r>
              <w:tab/>
            </w:r>
            <w:r w:rsidRPr="00BA3E12">
              <w:t xml:space="preserve">It </w:t>
            </w:r>
            <w:r w:rsidRPr="00BA3E12">
              <w:rPr>
                <w:u w:val="single"/>
              </w:rPr>
              <w:t>                                    </w:t>
            </w:r>
            <w:r w:rsidRPr="00BA3E12">
              <w:t xml:space="preserve"> .</w:t>
            </w:r>
          </w:p>
        </w:tc>
      </w:tr>
    </w:tbl>
    <w:p w14:paraId="757F32A1" w14:textId="2510B420" w:rsidR="00013650" w:rsidRPr="00141B75" w:rsidRDefault="00141B75" w:rsidP="00BA3E12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39DCB3D8" w:rsidR="00FD0FA2" w:rsidRPr="002D2043" w:rsidRDefault="00777712" w:rsidP="00FD0FA2">
      <w:pPr>
        <w:pStyle w:val="instruction"/>
      </w:pPr>
      <w:r w:rsidRPr="00111EB4">
        <w:t>5</w:t>
      </w:r>
      <w:r w:rsidRPr="00111EB4">
        <w:tab/>
        <w:t>Read</w:t>
      </w:r>
      <w:r>
        <w:t>. Correct the sentences. Change one word</w:t>
      </w:r>
      <w:r w:rsidRPr="00111EB4">
        <w:rPr>
          <w:i/>
        </w:rPr>
        <w:t>.</w:t>
      </w:r>
    </w:p>
    <w:p w14:paraId="6BB4DC9D" w14:textId="77777777" w:rsidR="00777712" w:rsidRPr="000F3C39" w:rsidRDefault="00777712" w:rsidP="00777712">
      <w:pPr>
        <w:pStyle w:val="reading-head"/>
        <w:spacing w:after="0"/>
        <w:rPr>
          <w:b w:val="0"/>
          <w:szCs w:val="28"/>
        </w:rPr>
      </w:pPr>
      <w:r w:rsidRPr="000F3C39">
        <w:rPr>
          <w:b w:val="0"/>
          <w:szCs w:val="28"/>
        </w:rPr>
        <w:t>Dear Diary,</w:t>
      </w:r>
    </w:p>
    <w:p w14:paraId="14806AEC" w14:textId="334BB4BB" w:rsidR="00777712" w:rsidRPr="00777712" w:rsidRDefault="00777712" w:rsidP="00777712">
      <w:pPr>
        <w:pStyle w:val="reading-text"/>
        <w:rPr>
          <w:sz w:val="28"/>
          <w:szCs w:val="28"/>
        </w:rPr>
      </w:pPr>
      <w:r w:rsidRPr="00777712">
        <w:rPr>
          <w:sz w:val="28"/>
          <w:szCs w:val="28"/>
        </w:rPr>
        <w:t>Sunday was a great day! It was sunny and hot. I was at the wildlife park with my brothers. It is a cool place. Lots of animals live at the wildlife park in Toronto. You can go on a small train and see the different animals.</w:t>
      </w:r>
      <w:r w:rsidR="000F3C39">
        <w:rPr>
          <w:sz w:val="28"/>
          <w:szCs w:val="28"/>
        </w:rPr>
        <w:br/>
      </w:r>
      <w:r w:rsidRPr="00777712">
        <w:rPr>
          <w:sz w:val="28"/>
          <w:szCs w:val="28"/>
        </w:rPr>
        <w:t>My favourite animals are the monkeys. I know a lot about them. They climb and jump in the trees. They are very funny. They eat nuts and seeds.</w:t>
      </w:r>
      <w:r w:rsidR="000F3C39">
        <w:rPr>
          <w:sz w:val="28"/>
          <w:szCs w:val="28"/>
        </w:rPr>
        <w:br/>
      </w:r>
      <w:r w:rsidRPr="00777712">
        <w:rPr>
          <w:sz w:val="28"/>
          <w:szCs w:val="28"/>
        </w:rPr>
        <w:t>They like bananas, too! They’ve got long tails. I like watching the animals at the wildlife park. It was an amazing day!</w:t>
      </w:r>
    </w:p>
    <w:p w14:paraId="26B1880F" w14:textId="77777777" w:rsidR="00777712" w:rsidRPr="00111EB4" w:rsidRDefault="00777712" w:rsidP="00777712">
      <w:pPr>
        <w:tabs>
          <w:tab w:val="left" w:pos="6804"/>
          <w:tab w:val="left" w:pos="7088"/>
          <w:tab w:val="left" w:pos="7371"/>
          <w:tab w:val="left" w:pos="7655"/>
          <w:tab w:val="left" w:pos="7938"/>
          <w:tab w:val="left" w:pos="8505"/>
          <w:tab w:val="left" w:pos="8930"/>
        </w:tabs>
        <w:snapToGrid w:val="0"/>
        <w:spacing w:before="120" w:after="60" w:line="340" w:lineRule="exact"/>
        <w:ind w:left="568" w:hanging="284"/>
        <w:rPr>
          <w:bCs/>
          <w:color w:val="000000"/>
          <w:sz w:val="28"/>
        </w:rPr>
      </w:pPr>
      <w:r w:rsidRPr="00111EB4">
        <w:rPr>
          <w:bCs/>
          <w:color w:val="000000"/>
          <w:sz w:val="28"/>
        </w:rPr>
        <w:t>1</w:t>
      </w:r>
      <w:r w:rsidRPr="00111EB4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Saturday was a great day.</w:t>
      </w:r>
      <w:r w:rsidRPr="00111EB4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   </w:t>
      </w:r>
    </w:p>
    <w:p w14:paraId="03BD79F3" w14:textId="77777777" w:rsidR="00777712" w:rsidRPr="00111EB4" w:rsidRDefault="00777712" w:rsidP="00777712">
      <w:pPr>
        <w:tabs>
          <w:tab w:val="left" w:pos="6804"/>
          <w:tab w:val="left" w:pos="7088"/>
          <w:tab w:val="left" w:pos="7371"/>
          <w:tab w:val="left" w:pos="7655"/>
          <w:tab w:val="left" w:pos="7938"/>
          <w:tab w:val="left" w:pos="8505"/>
          <w:tab w:val="left" w:pos="8930"/>
        </w:tabs>
        <w:snapToGrid w:val="0"/>
        <w:spacing w:after="60" w:line="340" w:lineRule="exact"/>
        <w:ind w:left="568" w:hanging="284"/>
        <w:rPr>
          <w:bCs/>
          <w:color w:val="000000"/>
          <w:sz w:val="28"/>
        </w:rPr>
      </w:pPr>
      <w:r w:rsidRPr="00111EB4">
        <w:rPr>
          <w:bCs/>
          <w:color w:val="000000"/>
          <w:sz w:val="28"/>
        </w:rPr>
        <w:t>2</w:t>
      </w:r>
      <w:r w:rsidRPr="00111EB4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It was cloudy and hot</w:t>
      </w:r>
      <w:r w:rsidRPr="00111EB4">
        <w:rPr>
          <w:bCs/>
          <w:color w:val="000000"/>
          <w:sz w:val="28"/>
        </w:rPr>
        <w:t>.</w:t>
      </w:r>
      <w:r w:rsidRPr="00111EB4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   </w:t>
      </w:r>
    </w:p>
    <w:p w14:paraId="16FC123B" w14:textId="77777777" w:rsidR="00777712" w:rsidRPr="00111EB4" w:rsidRDefault="00777712" w:rsidP="00777712">
      <w:pPr>
        <w:tabs>
          <w:tab w:val="left" w:pos="6804"/>
          <w:tab w:val="left" w:pos="7088"/>
          <w:tab w:val="left" w:pos="7371"/>
          <w:tab w:val="left" w:pos="7655"/>
          <w:tab w:val="left" w:pos="7938"/>
          <w:tab w:val="left" w:pos="8505"/>
          <w:tab w:val="left" w:pos="8930"/>
        </w:tabs>
        <w:snapToGrid w:val="0"/>
        <w:spacing w:after="60" w:line="340" w:lineRule="exact"/>
        <w:ind w:left="568" w:hanging="284"/>
        <w:rPr>
          <w:bCs/>
          <w:color w:val="000000"/>
          <w:sz w:val="28"/>
        </w:rPr>
      </w:pPr>
      <w:r w:rsidRPr="00111EB4">
        <w:rPr>
          <w:bCs/>
          <w:color w:val="000000"/>
          <w:sz w:val="28"/>
        </w:rPr>
        <w:t>3</w:t>
      </w:r>
      <w:r w:rsidRPr="00111EB4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 was at the wildlife park with my friends</w:t>
      </w:r>
      <w:r w:rsidRPr="00111EB4">
        <w:rPr>
          <w:bCs/>
          <w:color w:val="000000"/>
          <w:sz w:val="28"/>
        </w:rPr>
        <w:t>.</w:t>
      </w:r>
      <w:r w:rsidRPr="00111EB4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   </w:t>
      </w:r>
    </w:p>
    <w:p w14:paraId="5F5428B0" w14:textId="77777777" w:rsidR="00777712" w:rsidRPr="00111EB4" w:rsidRDefault="00777712" w:rsidP="00777712">
      <w:pPr>
        <w:tabs>
          <w:tab w:val="left" w:pos="6804"/>
          <w:tab w:val="left" w:pos="7088"/>
          <w:tab w:val="left" w:pos="7371"/>
          <w:tab w:val="left" w:pos="7655"/>
          <w:tab w:val="left" w:pos="7938"/>
          <w:tab w:val="left" w:pos="8505"/>
          <w:tab w:val="left" w:pos="8930"/>
        </w:tabs>
        <w:snapToGrid w:val="0"/>
        <w:spacing w:after="60" w:line="340" w:lineRule="exact"/>
        <w:ind w:left="568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4</w:t>
      </w:r>
      <w:r w:rsidRPr="00111EB4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You can go on a small boat</w:t>
      </w:r>
      <w:r w:rsidRPr="00111EB4">
        <w:rPr>
          <w:bCs/>
          <w:color w:val="000000"/>
          <w:sz w:val="28"/>
        </w:rPr>
        <w:t>.</w:t>
      </w:r>
      <w:r w:rsidRPr="00111EB4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   </w:t>
      </w:r>
    </w:p>
    <w:p w14:paraId="3AA9DE2D" w14:textId="77777777" w:rsidR="00777712" w:rsidRDefault="00777712" w:rsidP="00777712">
      <w:pPr>
        <w:tabs>
          <w:tab w:val="left" w:pos="6804"/>
          <w:tab w:val="left" w:pos="7088"/>
          <w:tab w:val="left" w:pos="7371"/>
          <w:tab w:val="left" w:pos="7655"/>
          <w:tab w:val="left" w:pos="7938"/>
          <w:tab w:val="left" w:pos="8505"/>
          <w:tab w:val="left" w:pos="8930"/>
        </w:tabs>
        <w:snapToGrid w:val="0"/>
        <w:spacing w:line="340" w:lineRule="exact"/>
        <w:ind w:left="568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5</w:t>
      </w:r>
      <w:r w:rsidRPr="00111EB4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They’ve got long bodies</w:t>
      </w:r>
      <w:r w:rsidRPr="00111EB4">
        <w:rPr>
          <w:bCs/>
          <w:color w:val="000000"/>
          <w:sz w:val="28"/>
        </w:rPr>
        <w:t>.</w:t>
      </w:r>
      <w:r w:rsidRPr="00111EB4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   </w:t>
      </w:r>
    </w:p>
    <w:p w14:paraId="5E08959A" w14:textId="77777777" w:rsidR="00FD0FA2" w:rsidRPr="002D2043" w:rsidRDefault="00FD0FA2" w:rsidP="00777712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66616C16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777712" w:rsidRPr="00BF42E0">
        <w:t>Rewrite the sentences.</w:t>
      </w:r>
    </w:p>
    <w:p w14:paraId="33036452" w14:textId="77777777" w:rsidR="00777712" w:rsidRPr="00BF42E0" w:rsidRDefault="00777712" w:rsidP="0077771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before="120" w:after="60" w:line="340" w:lineRule="exact"/>
        <w:ind w:left="568" w:right="851" w:hanging="284"/>
        <w:rPr>
          <w:bCs/>
          <w:color w:val="000000"/>
          <w:sz w:val="28"/>
        </w:rPr>
      </w:pPr>
      <w:r w:rsidRPr="00BF42E0">
        <w:rPr>
          <w:bCs/>
          <w:color w:val="000000"/>
          <w:sz w:val="28"/>
        </w:rPr>
        <w:t>1</w:t>
      </w:r>
      <w:r>
        <w:rPr>
          <w:bCs/>
          <w:color w:val="000000"/>
          <w:sz w:val="28"/>
        </w:rPr>
        <w:tab/>
        <w:t>Today is Monday</w:t>
      </w:r>
      <w:r w:rsidRPr="00BF42E0">
        <w:rPr>
          <w:bCs/>
          <w:color w:val="000000"/>
          <w:sz w:val="28"/>
        </w:rPr>
        <w:t xml:space="preserve"> </w:t>
      </w:r>
      <w:r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ab/>
      </w:r>
      <w:r w:rsidRPr="00BF42E0">
        <w:rPr>
          <w:bCs/>
          <w:color w:val="000000"/>
          <w:u w:val="single" w:color="000000"/>
        </w:rPr>
        <w:t>                                                                                             </w:t>
      </w:r>
    </w:p>
    <w:p w14:paraId="242C7BC0" w14:textId="77777777" w:rsidR="00777712" w:rsidRPr="00BF42E0" w:rsidRDefault="00777712" w:rsidP="0077771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 w:rsidRPr="00BF42E0">
        <w:rPr>
          <w:bCs/>
          <w:color w:val="000000"/>
          <w:sz w:val="28"/>
        </w:rPr>
        <w:t>2</w:t>
      </w:r>
      <w:r w:rsidRPr="00BF42E0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 was monkey watching</w:t>
      </w:r>
      <w:r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ab/>
      </w:r>
      <w:r w:rsidRPr="00BF42E0">
        <w:rPr>
          <w:bCs/>
          <w:color w:val="000000"/>
          <w:u w:val="single" w:color="000000"/>
        </w:rPr>
        <w:t>                                                                                             </w:t>
      </w:r>
    </w:p>
    <w:p w14:paraId="5994460C" w14:textId="77777777" w:rsidR="00777712" w:rsidRPr="00BF42E0" w:rsidRDefault="00777712" w:rsidP="0077771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 w:rsidRPr="00BF42E0">
        <w:rPr>
          <w:bCs/>
          <w:color w:val="000000"/>
          <w:sz w:val="28"/>
        </w:rPr>
        <w:t>3</w:t>
      </w:r>
      <w:r w:rsidRPr="00BF42E0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Monkeys are very funny</w:t>
      </w:r>
      <w:r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ab/>
      </w:r>
      <w:r w:rsidRPr="00BF42E0">
        <w:rPr>
          <w:bCs/>
          <w:color w:val="000000"/>
          <w:u w:val="single" w:color="000000"/>
        </w:rPr>
        <w:t>                                                                                             </w:t>
      </w:r>
    </w:p>
    <w:p w14:paraId="28501746" w14:textId="77777777" w:rsidR="00777712" w:rsidRPr="00BF42E0" w:rsidRDefault="00777712" w:rsidP="0077771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 w:rsidRPr="00BF42E0">
        <w:rPr>
          <w:bCs/>
          <w:color w:val="000000"/>
          <w:sz w:val="28"/>
        </w:rPr>
        <w:t>4</w:t>
      </w:r>
      <w:r w:rsidRPr="00BF42E0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Monkeys eat seeds</w:t>
      </w:r>
      <w:r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ab/>
      </w:r>
      <w:r w:rsidRPr="00BF42E0">
        <w:rPr>
          <w:bCs/>
          <w:color w:val="000000"/>
          <w:u w:val="single" w:color="000000"/>
        </w:rPr>
        <w:t>                                                                                            </w:t>
      </w:r>
    </w:p>
    <w:p w14:paraId="239994E6" w14:textId="77777777" w:rsidR="00777712" w:rsidRPr="00BF42E0" w:rsidRDefault="00777712" w:rsidP="0077771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u w:val="single" w:color="000000"/>
        </w:rPr>
      </w:pPr>
      <w:r w:rsidRPr="00BF42E0">
        <w:rPr>
          <w:bCs/>
          <w:color w:val="000000"/>
          <w:sz w:val="28"/>
        </w:rPr>
        <w:t>5</w:t>
      </w:r>
      <w:r w:rsidRPr="00BF42E0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One monkey has got a hat</w:t>
      </w:r>
      <w:r>
        <w:rPr>
          <w:bCs/>
          <w:color w:val="000000"/>
          <w:sz w:val="28"/>
        </w:rPr>
        <w:tab/>
      </w:r>
      <w:r w:rsidRPr="00BF42E0">
        <w:rPr>
          <w:bCs/>
          <w:color w:val="000000"/>
          <w:u w:val="single" w:color="000000"/>
        </w:rPr>
        <w:t>                                                                                            </w:t>
      </w:r>
    </w:p>
    <w:p w14:paraId="4A4E3583" w14:textId="77777777" w:rsidR="00FD0FA2" w:rsidRPr="002D2043" w:rsidRDefault="00FD0FA2" w:rsidP="00777712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2F6DB976" w:rsidR="00FD0FA2" w:rsidRDefault="00FD0FA2" w:rsidP="00E76F6A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9B4389">
        <w:rPr>
          <w:color w:val="767171" w:themeColor="background2" w:themeShade="80"/>
        </w:rPr>
        <w:t>10</w:t>
      </w:r>
      <w:r>
        <w:t xml:space="preserve"> </w:t>
      </w:r>
      <w:r w:rsidR="009B4389" w:rsidRPr="00895D80">
        <w:t xml:space="preserve">Listen and </w:t>
      </w:r>
      <w:r w:rsidR="00BE7AD1" w:rsidRPr="00BE7AD1">
        <w:rPr>
          <w:lang w:val="en-US"/>
        </w:rPr>
        <w:t>write the letter</w:t>
      </w:r>
      <w:r w:rsidR="009B4389" w:rsidRPr="00895D80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E76F6A" w14:paraId="33FEEE63" w14:textId="77777777" w:rsidTr="00E76F6A">
        <w:trPr>
          <w:cantSplit/>
          <w:trHeight w:val="1587"/>
        </w:trPr>
        <w:tc>
          <w:tcPr>
            <w:tcW w:w="1984" w:type="dxa"/>
            <w:vAlign w:val="center"/>
          </w:tcPr>
          <w:p w14:paraId="023E3CC5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70AE57" wp14:editId="2676ADA5">
                  <wp:extent cx="1176908" cy="923544"/>
                  <wp:effectExtent l="0" t="0" r="4445" b="381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219" cy="931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8AE0917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E74176" wp14:editId="532178EA">
                  <wp:extent cx="1157955" cy="630936"/>
                  <wp:effectExtent l="0" t="0" r="0" b="444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034" cy="638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79F81B0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2F4039" wp14:editId="740E4C0A">
                  <wp:extent cx="1207008" cy="835621"/>
                  <wp:effectExtent l="0" t="0" r="0" b="317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230" cy="842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D3F0E9B" w14:textId="77777777" w:rsidR="00E76F6A" w:rsidRPr="00117BF5" w:rsidRDefault="00E76F6A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4FF16EB9" w14:textId="1EFEAE3B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895D80">
              <w:t>1</w:t>
            </w:r>
            <w:r>
              <w:tab/>
            </w:r>
            <w:r w:rsidRPr="00895D80">
              <w:rPr>
                <w:rStyle w:val="wol"/>
              </w:rPr>
              <w:t>           </w:t>
            </w:r>
          </w:p>
          <w:p w14:paraId="7C318BBD" w14:textId="52926053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895D80">
              <w:t>2</w:t>
            </w:r>
            <w:r>
              <w:tab/>
            </w:r>
            <w:r w:rsidRPr="00895D80">
              <w:rPr>
                <w:rStyle w:val="wol"/>
              </w:rPr>
              <w:t>           </w:t>
            </w:r>
          </w:p>
          <w:p w14:paraId="13CADE61" w14:textId="3BDA51DE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895D80">
              <w:t>3</w:t>
            </w:r>
            <w:r>
              <w:tab/>
            </w:r>
            <w:r w:rsidRPr="00895D80">
              <w:rPr>
                <w:rStyle w:val="wol"/>
              </w:rPr>
              <w:t>           </w:t>
            </w:r>
          </w:p>
          <w:p w14:paraId="68C1E782" w14:textId="6B8B8E9C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895D80">
              <w:t>4</w:t>
            </w:r>
            <w:r>
              <w:tab/>
            </w:r>
            <w:r w:rsidRPr="00895D80">
              <w:rPr>
                <w:rStyle w:val="wol"/>
              </w:rPr>
              <w:t>           </w:t>
            </w:r>
          </w:p>
          <w:p w14:paraId="34F8486B" w14:textId="4627F70D" w:rsidR="00E76F6A" w:rsidRPr="001F1EEA" w:rsidRDefault="00E76F6A" w:rsidP="00E76F6A">
            <w:pPr>
              <w:pStyle w:val="activity-numbered--table"/>
              <w:rPr>
                <w:u w:val="single" w:color="000000"/>
              </w:rPr>
            </w:pPr>
            <w:r w:rsidRPr="00895D80">
              <w:t>5</w:t>
            </w:r>
            <w:r>
              <w:tab/>
            </w:r>
            <w:r w:rsidRPr="00895D80">
              <w:rPr>
                <w:rStyle w:val="wol"/>
              </w:rPr>
              <w:t>           </w:t>
            </w:r>
          </w:p>
        </w:tc>
      </w:tr>
      <w:tr w:rsidR="00E76F6A" w:rsidRPr="00685431" w14:paraId="545939A2" w14:textId="77777777" w:rsidTr="00E76F6A">
        <w:trPr>
          <w:cantSplit/>
          <w:trHeight w:val="454"/>
        </w:trPr>
        <w:tc>
          <w:tcPr>
            <w:tcW w:w="1984" w:type="dxa"/>
            <w:vAlign w:val="center"/>
          </w:tcPr>
          <w:p w14:paraId="560C2AAC" w14:textId="002717F8" w:rsidR="00E76F6A" w:rsidRPr="00685431" w:rsidRDefault="000F3C39" w:rsidP="00405B44">
            <w:pPr>
              <w:pStyle w:val="activity-numbered--centered"/>
            </w:pPr>
            <w:r>
              <w:t>A</w:t>
            </w:r>
          </w:p>
        </w:tc>
        <w:tc>
          <w:tcPr>
            <w:tcW w:w="1984" w:type="dxa"/>
            <w:vAlign w:val="center"/>
          </w:tcPr>
          <w:p w14:paraId="2BCDF91A" w14:textId="05781933" w:rsidR="00E76F6A" w:rsidRPr="00685431" w:rsidRDefault="000F3C39" w:rsidP="00405B44">
            <w:pPr>
              <w:pStyle w:val="activity-numbered--centered"/>
            </w:pPr>
            <w:r>
              <w:t>B</w:t>
            </w:r>
          </w:p>
        </w:tc>
        <w:tc>
          <w:tcPr>
            <w:tcW w:w="1984" w:type="dxa"/>
            <w:vAlign w:val="center"/>
          </w:tcPr>
          <w:p w14:paraId="17DA3483" w14:textId="158636EA" w:rsidR="00E76F6A" w:rsidRPr="00685431" w:rsidRDefault="000F3C39" w:rsidP="00405B44">
            <w:pPr>
              <w:pStyle w:val="activity-numbered--centered"/>
            </w:pPr>
            <w:r>
              <w:t>C</w:t>
            </w:r>
          </w:p>
        </w:tc>
        <w:tc>
          <w:tcPr>
            <w:tcW w:w="170" w:type="dxa"/>
          </w:tcPr>
          <w:p w14:paraId="291D45CE" w14:textId="77777777" w:rsidR="00E76F6A" w:rsidRDefault="00E76F6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630BBCDC" w14:textId="77777777" w:rsidR="00E76F6A" w:rsidRDefault="00E76F6A" w:rsidP="00405B44">
            <w:pPr>
              <w:pStyle w:val="activity-numbered--centered"/>
            </w:pPr>
          </w:p>
        </w:tc>
      </w:tr>
      <w:tr w:rsidR="00E76F6A" w14:paraId="0877E9F4" w14:textId="77777777" w:rsidTr="00E76F6A">
        <w:trPr>
          <w:cantSplit/>
          <w:trHeight w:val="1587"/>
        </w:trPr>
        <w:tc>
          <w:tcPr>
            <w:tcW w:w="1984" w:type="dxa"/>
            <w:vAlign w:val="center"/>
          </w:tcPr>
          <w:p w14:paraId="7E04E366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C6BF1F" wp14:editId="27020FF8">
                  <wp:extent cx="1188720" cy="932816"/>
                  <wp:effectExtent l="0" t="0" r="508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476" cy="94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1C94C14F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99CE04" wp14:editId="08CEF732">
                  <wp:extent cx="1140717" cy="914527"/>
                  <wp:effectExtent l="0" t="0" r="254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646"/>
                          <a:stretch/>
                        </pic:blipFill>
                        <pic:spPr bwMode="auto">
                          <a:xfrm>
                            <a:off x="0" y="0"/>
                            <a:ext cx="1154229" cy="925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11C8B3EA" w14:textId="152B5F69" w:rsidR="00E76F6A" w:rsidRDefault="00E76F6A" w:rsidP="00405B44">
            <w:pPr>
              <w:jc w:val="center"/>
            </w:pPr>
          </w:p>
        </w:tc>
        <w:tc>
          <w:tcPr>
            <w:tcW w:w="170" w:type="dxa"/>
          </w:tcPr>
          <w:p w14:paraId="5BAAE508" w14:textId="77777777" w:rsidR="00E76F6A" w:rsidRDefault="00E76F6A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621599E" w14:textId="77777777" w:rsidR="00E76F6A" w:rsidRDefault="00E76F6A" w:rsidP="00405B44">
            <w:pPr>
              <w:rPr>
                <w:noProof/>
              </w:rPr>
            </w:pPr>
          </w:p>
        </w:tc>
      </w:tr>
      <w:tr w:rsidR="00E76F6A" w14:paraId="65FF7677" w14:textId="77777777" w:rsidTr="00E76F6A">
        <w:trPr>
          <w:cantSplit/>
          <w:trHeight w:val="454"/>
        </w:trPr>
        <w:tc>
          <w:tcPr>
            <w:tcW w:w="1984" w:type="dxa"/>
            <w:vAlign w:val="center"/>
          </w:tcPr>
          <w:p w14:paraId="7B56EA29" w14:textId="5A796D94" w:rsidR="00E76F6A" w:rsidRDefault="000F3C39" w:rsidP="00405B44">
            <w:pPr>
              <w:pStyle w:val="activity-numbered--centered"/>
            </w:pPr>
            <w:r>
              <w:t>D</w:t>
            </w:r>
          </w:p>
        </w:tc>
        <w:tc>
          <w:tcPr>
            <w:tcW w:w="1984" w:type="dxa"/>
            <w:vAlign w:val="center"/>
          </w:tcPr>
          <w:p w14:paraId="506233C2" w14:textId="2C3B6608" w:rsidR="00E76F6A" w:rsidRDefault="000F3C39" w:rsidP="00405B44">
            <w:pPr>
              <w:pStyle w:val="activity-numbered--centered"/>
            </w:pPr>
            <w:r>
              <w:t>E</w:t>
            </w:r>
          </w:p>
        </w:tc>
        <w:tc>
          <w:tcPr>
            <w:tcW w:w="1984" w:type="dxa"/>
            <w:vAlign w:val="center"/>
          </w:tcPr>
          <w:p w14:paraId="626885E5" w14:textId="3BF7E91B" w:rsidR="00E76F6A" w:rsidRDefault="00E76F6A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5EE59C06" w14:textId="77777777" w:rsidR="00E76F6A" w:rsidRDefault="00E76F6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99F795C" w14:textId="77777777" w:rsidR="00E76F6A" w:rsidRDefault="00E76F6A" w:rsidP="00405B44">
            <w:pPr>
              <w:pStyle w:val="activity-numbered--centered"/>
            </w:pPr>
          </w:p>
        </w:tc>
      </w:tr>
    </w:tbl>
    <w:p w14:paraId="12117366" w14:textId="6EC4B675" w:rsidR="00FD0FA2" w:rsidRPr="00683C0B" w:rsidRDefault="00FD0FA2" w:rsidP="00E76F6A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E76F6A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4899B21" w14:textId="77777777" w:rsidR="00E76F6A" w:rsidRDefault="00E76F6A" w:rsidP="00E76F6A">
      <w:pPr>
        <w:pStyle w:val="instruction"/>
      </w:pPr>
      <w:r>
        <w:t>8</w:t>
      </w:r>
      <w:r>
        <w:tab/>
        <w:t xml:space="preserve">Look </w:t>
      </w:r>
      <w:r w:rsidRPr="00780473">
        <w:t>and</w:t>
      </w:r>
      <w:r>
        <w:t xml:space="preserve"> answer.</w:t>
      </w:r>
    </w:p>
    <w:p w14:paraId="01202392" w14:textId="573E03B4" w:rsidR="00FD0FA2" w:rsidRDefault="00E76F6A" w:rsidP="00E76F6A">
      <w:pPr>
        <w:pStyle w:val="instruction"/>
        <w:spacing w:after="120"/>
        <w:rPr>
          <w:b w:val="0"/>
        </w:rPr>
      </w:pPr>
      <w:r w:rsidRPr="00707585">
        <w:rPr>
          <w:b w:val="0"/>
        </w:rPr>
        <w:tab/>
        <w:t>What do you want to do at the …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E76F6A" w14:paraId="71CC2981" w14:textId="77777777" w:rsidTr="00405B44">
        <w:trPr>
          <w:cantSplit/>
          <w:trHeight w:val="1587"/>
        </w:trPr>
        <w:tc>
          <w:tcPr>
            <w:tcW w:w="1984" w:type="dxa"/>
            <w:vAlign w:val="center"/>
          </w:tcPr>
          <w:p w14:paraId="67EAE187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F3028A" wp14:editId="7B675049">
                  <wp:extent cx="1080037" cy="931635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37" cy="931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8DAE178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19C210" wp14:editId="61A74324">
                  <wp:extent cx="1130052" cy="868680"/>
                  <wp:effectExtent l="0" t="0" r="63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349" cy="876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00881E0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744239" wp14:editId="265BAFF3">
                  <wp:extent cx="978408" cy="929077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291" cy="93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16B3A94" w14:textId="77777777" w:rsidR="00E76F6A" w:rsidRPr="00117BF5" w:rsidRDefault="00E76F6A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351C5D88" w14:textId="77777777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117BF5">
              <w:t>1</w:t>
            </w:r>
            <w:r w:rsidRPr="00117BF5">
              <w:tab/>
            </w:r>
            <w:r>
              <w:t>wildlife park?</w:t>
            </w:r>
          </w:p>
          <w:p w14:paraId="1C3CEC45" w14:textId="77777777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117BF5">
              <w:t>2</w:t>
            </w:r>
            <w:r w:rsidRPr="00117BF5">
              <w:tab/>
            </w:r>
            <w:r>
              <w:t>swimming pool?</w:t>
            </w:r>
          </w:p>
          <w:p w14:paraId="6840DFF1" w14:textId="77777777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117BF5">
              <w:t>3</w:t>
            </w:r>
            <w:r>
              <w:tab/>
              <w:t>café?</w:t>
            </w:r>
          </w:p>
          <w:p w14:paraId="1BDC0854" w14:textId="77777777" w:rsidR="00E76F6A" w:rsidRDefault="00E76F6A" w:rsidP="00E76F6A">
            <w:pPr>
              <w:pStyle w:val="activity-numbered--table"/>
              <w:rPr>
                <w:rStyle w:val="wol"/>
              </w:rPr>
            </w:pPr>
            <w:r w:rsidRPr="00117BF5">
              <w:t>4</w:t>
            </w:r>
            <w:r>
              <w:tab/>
              <w:t>funfair?</w:t>
            </w:r>
          </w:p>
          <w:p w14:paraId="2A64A2F4" w14:textId="633847F2" w:rsidR="00E76F6A" w:rsidRPr="001F1EEA" w:rsidRDefault="00E76F6A" w:rsidP="00E76F6A">
            <w:pPr>
              <w:pStyle w:val="activity-numbered--table"/>
              <w:rPr>
                <w:u w:val="single" w:color="000000"/>
              </w:rPr>
            </w:pPr>
            <w:r w:rsidRPr="00117BF5">
              <w:t>5</w:t>
            </w:r>
            <w:r>
              <w:tab/>
              <w:t>skate park?</w:t>
            </w:r>
          </w:p>
        </w:tc>
      </w:tr>
      <w:tr w:rsidR="00E76F6A" w:rsidRPr="00685431" w14:paraId="50641F64" w14:textId="77777777" w:rsidTr="00405B44">
        <w:trPr>
          <w:cantSplit/>
          <w:trHeight w:val="454"/>
        </w:trPr>
        <w:tc>
          <w:tcPr>
            <w:tcW w:w="1984" w:type="dxa"/>
            <w:vAlign w:val="center"/>
          </w:tcPr>
          <w:p w14:paraId="406122EA" w14:textId="3441DFF5" w:rsidR="00E76F6A" w:rsidRPr="00685431" w:rsidRDefault="000F3C39" w:rsidP="00405B44">
            <w:pPr>
              <w:pStyle w:val="activity-numbered--centered"/>
            </w:pPr>
            <w:r>
              <w:t>1</w:t>
            </w:r>
          </w:p>
        </w:tc>
        <w:tc>
          <w:tcPr>
            <w:tcW w:w="1984" w:type="dxa"/>
            <w:vAlign w:val="center"/>
          </w:tcPr>
          <w:p w14:paraId="698537F5" w14:textId="5E8B3DF0" w:rsidR="00E76F6A" w:rsidRPr="00685431" w:rsidRDefault="000F3C39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36C0A0C0" w14:textId="4667E1FD" w:rsidR="00E76F6A" w:rsidRPr="00685431" w:rsidRDefault="000F3C39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16E3AB10" w14:textId="77777777" w:rsidR="00E76F6A" w:rsidRDefault="00E76F6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372638F7" w14:textId="77777777" w:rsidR="00E76F6A" w:rsidRDefault="00E76F6A" w:rsidP="00405B44">
            <w:pPr>
              <w:pStyle w:val="activity-numbered--centered"/>
            </w:pPr>
          </w:p>
        </w:tc>
      </w:tr>
      <w:tr w:rsidR="00E76F6A" w14:paraId="4DFEB5C9" w14:textId="77777777" w:rsidTr="00405B44">
        <w:trPr>
          <w:cantSplit/>
          <w:trHeight w:val="1587"/>
        </w:trPr>
        <w:tc>
          <w:tcPr>
            <w:tcW w:w="1984" w:type="dxa"/>
            <w:vAlign w:val="center"/>
          </w:tcPr>
          <w:p w14:paraId="2C1519FE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91454C" wp14:editId="34B454D7">
                  <wp:extent cx="915503" cy="940472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503" cy="94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092F6DF" w14:textId="77777777" w:rsidR="00E76F6A" w:rsidRDefault="00E76F6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38F291" wp14:editId="3711D5F2">
                  <wp:extent cx="745201" cy="925360"/>
                  <wp:effectExtent l="0" t="0" r="4445" b="190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201" cy="925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1159B6E" w14:textId="77777777" w:rsidR="00E76F6A" w:rsidRDefault="00E76F6A" w:rsidP="00405B44">
            <w:pPr>
              <w:jc w:val="center"/>
            </w:pPr>
          </w:p>
        </w:tc>
        <w:tc>
          <w:tcPr>
            <w:tcW w:w="170" w:type="dxa"/>
          </w:tcPr>
          <w:p w14:paraId="14F8C3AC" w14:textId="77777777" w:rsidR="00E76F6A" w:rsidRDefault="00E76F6A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67768DD" w14:textId="77777777" w:rsidR="00E76F6A" w:rsidRDefault="00E76F6A" w:rsidP="00405B44">
            <w:pPr>
              <w:rPr>
                <w:noProof/>
              </w:rPr>
            </w:pPr>
          </w:p>
        </w:tc>
      </w:tr>
      <w:tr w:rsidR="00E76F6A" w14:paraId="3D4115ED" w14:textId="77777777" w:rsidTr="00405B44">
        <w:trPr>
          <w:cantSplit/>
          <w:trHeight w:val="454"/>
        </w:trPr>
        <w:tc>
          <w:tcPr>
            <w:tcW w:w="1984" w:type="dxa"/>
            <w:vAlign w:val="center"/>
          </w:tcPr>
          <w:p w14:paraId="3F90AF25" w14:textId="5E360C0A" w:rsidR="00E76F6A" w:rsidRDefault="000F3C39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2C9BF117" w14:textId="66EA5131" w:rsidR="00E76F6A" w:rsidRDefault="000F3C39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757CC03E" w14:textId="77777777" w:rsidR="00E76F6A" w:rsidRDefault="00E76F6A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4DE7EFE7" w14:textId="77777777" w:rsidR="00E76F6A" w:rsidRDefault="00E76F6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55EB419D" w14:textId="77777777" w:rsidR="00E76F6A" w:rsidRDefault="00E76F6A" w:rsidP="00405B44">
            <w:pPr>
              <w:pStyle w:val="activity-numbered--centered"/>
            </w:pPr>
          </w:p>
        </w:tc>
      </w:tr>
    </w:tbl>
    <w:p w14:paraId="53459C6C" w14:textId="32F58545" w:rsidR="00FD0FA2" w:rsidRPr="00683C0B" w:rsidRDefault="00FD0FA2" w:rsidP="00E76F6A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E76F6A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2EB82686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0F3C3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2EB82686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0F3C39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2"/>
      <w:footerReference w:type="default" r:id="rId43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0FBF51" w14:textId="77777777" w:rsidR="00B445F3" w:rsidRDefault="00B445F3" w:rsidP="00B7780C">
      <w:r>
        <w:separator/>
      </w:r>
    </w:p>
  </w:endnote>
  <w:endnote w:type="continuationSeparator" w:id="0">
    <w:p w14:paraId="05EB3B78" w14:textId="77777777" w:rsidR="00B445F3" w:rsidRDefault="00B445F3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80000003" w:usb1="00000000" w:usb2="00000000" w:usb3="00000000" w:csb0="00000001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22C4285B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324486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>Unit 1</w:t>
    </w:r>
    <w:r w:rsidR="004F3560">
      <w:rPr>
        <w:rStyle w:val="PageNumber"/>
      </w:rPr>
      <w:t>0</w:t>
    </w:r>
    <w:r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D7FD50" w14:textId="77777777" w:rsidR="00B445F3" w:rsidRDefault="00B445F3" w:rsidP="00B7780C">
      <w:r>
        <w:separator/>
      </w:r>
    </w:p>
  </w:footnote>
  <w:footnote w:type="continuationSeparator" w:id="0">
    <w:p w14:paraId="59CA7665" w14:textId="77777777" w:rsidR="00B445F3" w:rsidRDefault="00B445F3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487CB6D8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3C39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78B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486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713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23AF"/>
    <w:rsid w:val="00445AB5"/>
    <w:rsid w:val="0045143F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560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712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897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002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389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86EA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45F3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3E12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484"/>
    <w:rsid w:val="00BE3AFD"/>
    <w:rsid w:val="00BE580A"/>
    <w:rsid w:val="00BE669E"/>
    <w:rsid w:val="00BE7AD1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352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76F6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9C5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emf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290.emf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0" Type="http://schemas.openxmlformats.org/officeDocument/2006/relationships/image" Target="media/image10.jpeg"/><Relationship Id="rId41" Type="http://schemas.openxmlformats.org/officeDocument/2006/relationships/image" Target="media/image3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263FB37-F963-3846-9225-579B15D5C0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21</TotalTime>
  <Pages>4</Pages>
  <Words>449</Words>
  <Characters>2560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14</cp:revision>
  <cp:lastPrinted>2022-05-10T10:42:00Z</cp:lastPrinted>
  <dcterms:created xsi:type="dcterms:W3CDTF">2022-07-08T09:43:00Z</dcterms:created>
  <dcterms:modified xsi:type="dcterms:W3CDTF">2022-09-06T06:09:00Z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